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Kläranlage Gommersheim - Photovoltaikanlage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26_076_101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Photovoltaik mit Batteriespeicher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